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604E0" w14:textId="1AE6277A" w:rsidR="00BA00AB" w:rsidRDefault="0079587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WARMYNSTUR</w:t>
      </w:r>
      <w:r>
        <w:rPr>
          <w:rFonts w:cs="Times New Roman"/>
          <w:szCs w:val="24"/>
        </w:rPr>
        <w:t xml:space="preserve">      (fl.1488)</w:t>
      </w:r>
    </w:p>
    <w:p w14:paraId="32AF6074" w14:textId="52D34371" w:rsidR="0079587F" w:rsidRDefault="0079587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</w:t>
      </w:r>
    </w:p>
    <w:p w14:paraId="60A5015E" w14:textId="77777777" w:rsidR="0079587F" w:rsidRDefault="0079587F" w:rsidP="009139A6">
      <w:pPr>
        <w:pStyle w:val="NoSpacing"/>
        <w:rPr>
          <w:rFonts w:cs="Times New Roman"/>
          <w:szCs w:val="24"/>
        </w:rPr>
      </w:pPr>
    </w:p>
    <w:p w14:paraId="6583FA4C" w14:textId="77777777" w:rsidR="0079587F" w:rsidRDefault="0079587F" w:rsidP="009139A6">
      <w:pPr>
        <w:pStyle w:val="NoSpacing"/>
        <w:rPr>
          <w:rFonts w:cs="Times New Roman"/>
          <w:szCs w:val="24"/>
        </w:rPr>
      </w:pPr>
    </w:p>
    <w:p w14:paraId="3792D049" w14:textId="3D0E675F" w:rsidR="0079587F" w:rsidRDefault="0079587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Jan.1488</w:t>
      </w:r>
      <w:r>
        <w:rPr>
          <w:rFonts w:cs="Times New Roman"/>
          <w:szCs w:val="24"/>
        </w:rPr>
        <w:tab/>
        <w:t>He made his Will.</w:t>
      </w:r>
    </w:p>
    <w:p w14:paraId="61DA6A88" w14:textId="3DEC95CE" w:rsidR="0079587F" w:rsidRDefault="0079587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PROB 11/8/126)</w:t>
      </w:r>
    </w:p>
    <w:p w14:paraId="6BF509B0" w14:textId="77777777" w:rsidR="0079587F" w:rsidRDefault="0079587F" w:rsidP="009139A6">
      <w:pPr>
        <w:pStyle w:val="NoSpacing"/>
        <w:rPr>
          <w:rFonts w:cs="Times New Roman"/>
          <w:szCs w:val="24"/>
        </w:rPr>
      </w:pPr>
    </w:p>
    <w:p w14:paraId="31A67377" w14:textId="77777777" w:rsidR="0079587F" w:rsidRDefault="0079587F" w:rsidP="009139A6">
      <w:pPr>
        <w:pStyle w:val="NoSpacing"/>
        <w:rPr>
          <w:rFonts w:cs="Times New Roman"/>
          <w:szCs w:val="24"/>
        </w:rPr>
      </w:pPr>
    </w:p>
    <w:p w14:paraId="2DD7CCF2" w14:textId="3708FE49" w:rsidR="0079587F" w:rsidRPr="0079587F" w:rsidRDefault="0079587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November 2023</w:t>
      </w:r>
    </w:p>
    <w:sectPr w:rsidR="0079587F" w:rsidRPr="007958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F9EE5" w14:textId="77777777" w:rsidR="0079587F" w:rsidRDefault="0079587F" w:rsidP="009139A6">
      <w:r>
        <w:separator/>
      </w:r>
    </w:p>
  </w:endnote>
  <w:endnote w:type="continuationSeparator" w:id="0">
    <w:p w14:paraId="1585501A" w14:textId="77777777" w:rsidR="0079587F" w:rsidRDefault="007958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2C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AE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B9E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5D553" w14:textId="77777777" w:rsidR="0079587F" w:rsidRDefault="0079587F" w:rsidP="009139A6">
      <w:r>
        <w:separator/>
      </w:r>
    </w:p>
  </w:footnote>
  <w:footnote w:type="continuationSeparator" w:id="0">
    <w:p w14:paraId="69D6D07D" w14:textId="77777777" w:rsidR="0079587F" w:rsidRDefault="007958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760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16B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CA2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87F"/>
    <w:rsid w:val="000666E0"/>
    <w:rsid w:val="002510B7"/>
    <w:rsid w:val="005C130B"/>
    <w:rsid w:val="0079587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7BFFA"/>
  <w15:chartTrackingRefBased/>
  <w15:docId w15:val="{F2D3FA7A-1CD5-4A6C-A9DA-3AF3ED8A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2023-11-21T21:15:00Z</dcterms:created>
  <dcterms:modified xsi:type="dcterms:W3CDTF">2023-11-21T21:18:00Z</dcterms:modified>
</cp:coreProperties>
</file>